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CD7B2" w14:textId="0479AB92" w:rsidR="007E331F" w:rsidRPr="00876035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B2111A" w:rsidRPr="00876035">
        <w:rPr>
          <w:rFonts w:asciiTheme="minorHAnsi" w:hAnsiTheme="minorHAnsi" w:cstheme="minorHAnsi"/>
          <w:sz w:val="20"/>
          <w:szCs w:val="20"/>
        </w:rPr>
        <w:t>2</w:t>
      </w:r>
      <w:r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Pr="00876035">
        <w:rPr>
          <w:rFonts w:asciiTheme="minorHAnsi" w:hAnsiTheme="minorHAnsi" w:cstheme="minorHAnsi"/>
          <w:b w:val="0"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876035" w14:paraId="79EFAFD6" w14:textId="77777777" w:rsidTr="005844F6">
        <w:tc>
          <w:tcPr>
            <w:tcW w:w="9104" w:type="dxa"/>
            <w:shd w:val="clear" w:color="auto" w:fill="F2F2F2"/>
          </w:tcPr>
          <w:p w14:paraId="2F9B754C" w14:textId="77777777" w:rsidR="00F31EAC" w:rsidRPr="00876035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876035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876035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</w:tc>
      </w:tr>
    </w:tbl>
    <w:p w14:paraId="7B398CAA" w14:textId="029CF594" w:rsidR="00140C27" w:rsidRPr="00876035" w:rsidRDefault="00B2111A" w:rsidP="00140C27">
      <w:pPr>
        <w:spacing w:before="480" w:line="360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876035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69D6538F" w14:textId="0882338D" w:rsidR="00140C27" w:rsidRPr="00876035" w:rsidRDefault="00B2111A" w:rsidP="00140C27">
      <w:pPr>
        <w:spacing w:line="360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Pr="00876035">
        <w:rPr>
          <w:rFonts w:asciiTheme="minorHAnsi" w:hAnsiTheme="minorHAnsi" w:cstheme="minorHAnsi"/>
          <w:sz w:val="20"/>
          <w:szCs w:val="20"/>
        </w:rPr>
        <w:t>29</w:t>
      </w:r>
    </w:p>
    <w:p w14:paraId="5E509440" w14:textId="1F265467" w:rsidR="00140C27" w:rsidRPr="00876035" w:rsidRDefault="00B2111A" w:rsidP="00140C27">
      <w:pPr>
        <w:ind w:left="3969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08-110</w:t>
      </w:r>
      <w:r w:rsidR="00140C27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Pr="00876035">
        <w:rPr>
          <w:rFonts w:asciiTheme="minorHAnsi" w:hAnsiTheme="minorHAnsi" w:cstheme="minorHAnsi"/>
          <w:sz w:val="20"/>
          <w:szCs w:val="20"/>
        </w:rPr>
        <w:t>Siedlce</w:t>
      </w:r>
    </w:p>
    <w:p w14:paraId="54544C64" w14:textId="77777777" w:rsidR="00140C27" w:rsidRPr="00876035" w:rsidRDefault="00140C27" w:rsidP="00140C27">
      <w:pPr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41037CCF" w14:textId="77777777" w:rsidR="00140C27" w:rsidRPr="00876035" w:rsidRDefault="00140C27" w:rsidP="00140C27">
      <w:pPr>
        <w:spacing w:line="360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3DD7DAEE" w14:textId="77777777" w:rsidR="00F31EAC" w:rsidRPr="00876035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876035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876035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87603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876035" w14:paraId="272B4734" w14:textId="77777777">
        <w:tc>
          <w:tcPr>
            <w:tcW w:w="2268" w:type="dxa"/>
          </w:tcPr>
          <w:p w14:paraId="1CF6AC1D" w14:textId="77777777" w:rsidR="00140C27" w:rsidRPr="00876035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3E358B3C" w14:textId="11A30D6E" w:rsidR="00140C27" w:rsidRPr="00876035" w:rsidRDefault="00B2111A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bCs/>
                <w:sz w:val="20"/>
                <w:szCs w:val="20"/>
              </w:rPr>
              <w:t>dostawa i montaż mebli do gabinetów lekarskich dla potrzeb SPZOZ w Siedlcach</w:t>
            </w:r>
            <w:r w:rsidR="00140C27" w:rsidRPr="00876035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B2111A" w:rsidRPr="00876035" w14:paraId="5AA5BB03" w14:textId="77777777" w:rsidTr="00C334F3">
        <w:tc>
          <w:tcPr>
            <w:tcW w:w="2268" w:type="dxa"/>
          </w:tcPr>
          <w:p w14:paraId="42575787" w14:textId="77777777" w:rsidR="00B2111A" w:rsidRPr="00876035" w:rsidRDefault="00B2111A" w:rsidP="00C334F3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2BC5B461" w14:textId="57F2B27F" w:rsidR="00B2111A" w:rsidRPr="00876035" w:rsidRDefault="00B71215" w:rsidP="00C334F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</w:t>
            </w:r>
            <w:r w:rsidR="00B2111A" w:rsidRPr="00876035">
              <w:rPr>
                <w:rFonts w:asciiTheme="minorHAnsi" w:hAnsiTheme="minorHAnsi" w:cstheme="minorHAnsi"/>
                <w:bCs/>
                <w:sz w:val="20"/>
                <w:szCs w:val="20"/>
              </w:rPr>
              <w:t>eble/54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="00B2111A" w:rsidRPr="00876035">
              <w:rPr>
                <w:rFonts w:asciiTheme="minorHAnsi" w:hAnsiTheme="minorHAnsi" w:cstheme="minorHAnsi"/>
                <w:bCs/>
                <w:sz w:val="20"/>
                <w:szCs w:val="20"/>
              </w:rPr>
              <w:t>/2025</w:t>
            </w:r>
          </w:p>
        </w:tc>
      </w:tr>
    </w:tbl>
    <w:p w14:paraId="230450C3" w14:textId="77777777" w:rsidR="00AA39D6" w:rsidRPr="00876035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my niżej podpisani:</w:t>
      </w:r>
    </w:p>
    <w:p w14:paraId="779B072D" w14:textId="77777777" w:rsidR="00EB7584" w:rsidRPr="00876035" w:rsidRDefault="00EB7584" w:rsidP="00EB7584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116F4E59" w14:textId="77777777" w:rsidR="00EB7584" w:rsidRPr="00876035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761D6FB1" w14:textId="77777777" w:rsidR="00AA39D6" w:rsidRPr="00876035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d</w:t>
      </w:r>
      <w:r w:rsidR="00AA39D6" w:rsidRPr="00876035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6252BE74" w14:textId="77777777" w:rsidR="00AE2ACB" w:rsidRPr="00876035" w:rsidRDefault="00AE2ACB" w:rsidP="00216425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1B614A60" w14:textId="77777777" w:rsidR="00ED4154" w:rsidRPr="00876035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87603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87603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  </w:t>
      </w:r>
      <w:r w:rsidRPr="0087603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876035" w14:paraId="71E3B449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E6EFD5E" w14:textId="77777777" w:rsidR="00AE2ACB" w:rsidRPr="0087603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02FAFDB5" w14:textId="77777777" w:rsidR="00AE2ACB" w:rsidRPr="0087603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092B236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78842D1" w14:textId="77777777" w:rsidR="00AE2ACB" w:rsidRPr="0087603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517824DD" w14:textId="77777777" w:rsidR="00AE2ACB" w:rsidRPr="0087603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2592E74A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6FAF113" w14:textId="77777777" w:rsidR="00AE2ACB" w:rsidRPr="0087603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876035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3FF55FE" w14:textId="77777777" w:rsidR="00AE2ACB" w:rsidRPr="0087603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4BFD114C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0FBFB8A9" w14:textId="77777777" w:rsidR="00AE2ACB" w:rsidRPr="0087603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876035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491BD667" w14:textId="77777777" w:rsidR="00AE2ACB" w:rsidRPr="0087603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7ADE4DFD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468D6F52" w14:textId="77777777" w:rsidR="00AE2ACB" w:rsidRPr="00876035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876035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876035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3AF4670B" w14:textId="3BA56814" w:rsidR="00B86D25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481135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4D21EB0F" w14:textId="3215C2F4" w:rsidR="00AF662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57376454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29438507" w14:textId="5D71139C" w:rsidR="00AF662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0310C6AE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1E532A92" w14:textId="24261B18" w:rsidR="00AF662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35A2C4B9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7794F263" w14:textId="3E8558DD" w:rsidR="00AF662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4061B9F0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2823A784" w14:textId="1FA90A22" w:rsidR="00497AEE" w:rsidRPr="0087603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cstheme="minorHAnsi"/>
                <w:sz w:val="20"/>
                <w:szCs w:val="20"/>
              </w:rPr>
              <w:object w:dxaOrig="1440" w:dyaOrig="1440" w14:anchorId="0026F6AC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3D62D759" w14:textId="77777777" w:rsidR="00C11FEF" w:rsidRPr="00876035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3EC55AA" w14:textId="77777777" w:rsidR="004D5A42" w:rsidRPr="00876035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876035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876035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876035">
        <w:rPr>
          <w:rFonts w:asciiTheme="minorHAnsi" w:hAnsiTheme="minorHAnsi" w:cstheme="minorHAnsi"/>
          <w:sz w:val="20"/>
          <w:szCs w:val="20"/>
        </w:rPr>
        <w:t>,</w:t>
      </w:r>
      <w:r w:rsidR="007F3E87" w:rsidRPr="00876035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876035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876035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876035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876035">
        <w:rPr>
          <w:rFonts w:asciiTheme="minorHAnsi" w:hAnsiTheme="minorHAnsi" w:cstheme="minorHAnsi"/>
          <w:sz w:val="20"/>
          <w:szCs w:val="20"/>
        </w:rPr>
        <w:t>).</w:t>
      </w:r>
    </w:p>
    <w:p w14:paraId="6C9F168C" w14:textId="77777777" w:rsidR="00B964C4" w:rsidRPr="00876035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87603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76035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876035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2784EFEC" w14:textId="77777777" w:rsidR="006D09E0" w:rsidRPr="00876035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1"/>
      </w:tblGrid>
      <w:tr w:rsidR="00B71215" w:rsidRPr="00876035" w14:paraId="0B7B855F" w14:textId="77777777" w:rsidTr="00B71215">
        <w:trPr>
          <w:trHeight w:val="704"/>
        </w:trPr>
        <w:tc>
          <w:tcPr>
            <w:tcW w:w="9101" w:type="dxa"/>
            <w:vAlign w:val="center"/>
          </w:tcPr>
          <w:p w14:paraId="206CDD89" w14:textId="77777777" w:rsidR="00B71215" w:rsidRPr="00876035" w:rsidRDefault="00B71215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B71215" w:rsidRPr="00876035" w14:paraId="66A68F03" w14:textId="77777777" w:rsidTr="00B71215">
        <w:tc>
          <w:tcPr>
            <w:tcW w:w="9101" w:type="dxa"/>
          </w:tcPr>
          <w:p w14:paraId="669319B2" w14:textId="77777777" w:rsidR="00B71215" w:rsidRPr="00876035" w:rsidRDefault="00B71215" w:rsidP="00C334F3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dostawa i montaż mebli do gabinetów lekarskich dla potrzeb SPZOZ w Siedlcach</w:t>
            </w:r>
          </w:p>
          <w:p w14:paraId="344DBBE0" w14:textId="77777777" w:rsidR="00B71215" w:rsidRPr="00876035" w:rsidRDefault="00B71215" w:rsidP="00C334F3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52D3DAB" w14:textId="77777777" w:rsidR="00B71215" w:rsidRPr="00876035" w:rsidRDefault="00B71215" w:rsidP="00C334F3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3A392ED" w14:textId="77777777" w:rsidR="00B71215" w:rsidRPr="00876035" w:rsidRDefault="00B71215" w:rsidP="00C334F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54864B7" w14:textId="77777777" w:rsidR="00B71215" w:rsidRPr="00876035" w:rsidRDefault="00B71215" w:rsidP="00C334F3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54C996D" w14:textId="77777777" w:rsidR="00B71215" w:rsidRPr="00876035" w:rsidRDefault="00B71215" w:rsidP="00C334F3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1EC94A92" w14:textId="77777777" w:rsidR="00B9086B" w:rsidRPr="00876035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OŚWIADCZAMY</w:t>
      </w:r>
      <w:r w:rsidRPr="00876035">
        <w:rPr>
          <w:rFonts w:asciiTheme="minorHAnsi" w:hAnsiTheme="minorHAnsi" w:cstheme="minorHAnsi"/>
          <w:sz w:val="20"/>
          <w:szCs w:val="20"/>
        </w:rPr>
        <w:t>, że:</w:t>
      </w:r>
    </w:p>
    <w:p w14:paraId="2B3E8CC5" w14:textId="77777777" w:rsidR="00ED4154" w:rsidRPr="00876035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876035">
        <w:rPr>
          <w:rFonts w:asciiTheme="minorHAnsi" w:hAnsiTheme="minorHAnsi" w:cstheme="minorHAnsi"/>
          <w:sz w:val="20"/>
          <w:szCs w:val="20"/>
        </w:rPr>
        <w:t>WZ</w:t>
      </w:r>
      <w:r w:rsidRPr="00876035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876035">
        <w:rPr>
          <w:rFonts w:asciiTheme="minorHAnsi" w:hAnsiTheme="minorHAnsi" w:cstheme="minorHAnsi"/>
          <w:sz w:val="20"/>
          <w:szCs w:val="20"/>
        </w:rPr>
        <w:t xml:space="preserve">z </w:t>
      </w:r>
      <w:r w:rsidRPr="00876035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876035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876035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876035">
        <w:rPr>
          <w:rFonts w:asciiTheme="minorHAnsi" w:hAnsiTheme="minorHAnsi" w:cstheme="minorHAnsi"/>
          <w:sz w:val="20"/>
          <w:szCs w:val="20"/>
        </w:rPr>
        <w:t>,</w:t>
      </w:r>
    </w:p>
    <w:p w14:paraId="19AB3138" w14:textId="77777777" w:rsidR="00B2111A" w:rsidRPr="00876035" w:rsidRDefault="00FF57EE" w:rsidP="00B2111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876035">
        <w:rPr>
          <w:rFonts w:asciiTheme="minorHAnsi" w:hAnsiTheme="minorHAnsi" w:cstheme="minorHAnsi"/>
          <w:sz w:val="20"/>
          <w:szCs w:val="20"/>
        </w:rPr>
        <w:t>SWZ</w:t>
      </w:r>
      <w:r w:rsidR="00B87AFB" w:rsidRPr="00876035">
        <w:rPr>
          <w:rFonts w:asciiTheme="minorHAnsi" w:hAnsiTheme="minorHAnsi" w:cstheme="minorHAnsi"/>
          <w:sz w:val="20"/>
          <w:szCs w:val="20"/>
        </w:rPr>
        <w:t>,</w:t>
      </w:r>
      <w:r w:rsidR="00C754AE" w:rsidRPr="0087603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8BE80A" w14:textId="77777777" w:rsidR="004E4F1B" w:rsidRPr="00876035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2D51B867" w14:textId="77777777" w:rsidR="00BC4F99" w:rsidRPr="00876035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876035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876035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87603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87603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876035" w14:paraId="27D24066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31C090E" w14:textId="77777777" w:rsidR="006522FA" w:rsidRPr="0087603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5943C6B" w14:textId="77777777" w:rsidR="006522FA" w:rsidRPr="0087603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2DEC903" w14:textId="77777777" w:rsidR="006522FA" w:rsidRPr="0087603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876035" w14:paraId="37BB17A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4765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CC53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375CE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876035" w14:paraId="77450E6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6E3C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CC459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47EB" w14:textId="77777777" w:rsidR="006522FA" w:rsidRPr="0087603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F46BEB8" w14:textId="6AB567C9" w:rsidR="006522FA" w:rsidRPr="00876035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 xml:space="preserve">udzielamy gwarancji na okres .......... miesięcy </w:t>
      </w:r>
      <w:r w:rsidR="00876035">
        <w:rPr>
          <w:rFonts w:asciiTheme="minorHAnsi" w:hAnsiTheme="minorHAnsi" w:cstheme="minorHAnsi"/>
          <w:sz w:val="20"/>
          <w:szCs w:val="20"/>
        </w:rPr>
        <w:t xml:space="preserve">(min. 24) </w:t>
      </w:r>
      <w:r w:rsidRPr="00876035">
        <w:rPr>
          <w:rFonts w:asciiTheme="minorHAnsi" w:hAnsiTheme="minorHAnsi" w:cstheme="minorHAnsi"/>
          <w:sz w:val="20"/>
          <w:szCs w:val="20"/>
        </w:rPr>
        <w:t>licząc od daty odbioru końcowego</w:t>
      </w:r>
      <w:r w:rsidR="00253194" w:rsidRPr="00876035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876035">
        <w:rPr>
          <w:rFonts w:asciiTheme="minorHAnsi" w:hAnsiTheme="minorHAnsi" w:cstheme="minorHAnsi"/>
          <w:sz w:val="20"/>
          <w:szCs w:val="20"/>
        </w:rPr>
        <w:t>,</w:t>
      </w:r>
    </w:p>
    <w:p w14:paraId="480F53F6" w14:textId="77777777" w:rsidR="00640768" w:rsidRPr="00876035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876035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876035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876035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876035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876035">
        <w:rPr>
          <w:rFonts w:asciiTheme="minorHAnsi" w:hAnsiTheme="minorHAnsi" w:cstheme="minorHAnsi"/>
          <w:sz w:val="20"/>
          <w:szCs w:val="20"/>
        </w:rPr>
        <w:t>WZ</w:t>
      </w:r>
      <w:r w:rsidRPr="00876035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876035">
        <w:rPr>
          <w:rFonts w:asciiTheme="minorHAnsi" w:hAnsiTheme="minorHAnsi" w:cstheme="minorHAnsi"/>
          <w:sz w:val="20"/>
          <w:szCs w:val="20"/>
        </w:rPr>
        <w:t>,</w:t>
      </w:r>
      <w:r w:rsidRPr="00876035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876035">
        <w:rPr>
          <w:rFonts w:asciiTheme="minorHAnsi" w:hAnsiTheme="minorHAnsi" w:cstheme="minorHAnsi"/>
          <w:sz w:val="20"/>
          <w:szCs w:val="20"/>
        </w:rPr>
        <w:t>,</w:t>
      </w:r>
      <w:r w:rsidRPr="00876035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876035">
        <w:rPr>
          <w:rFonts w:asciiTheme="minorHAnsi" w:hAnsiTheme="minorHAnsi" w:cstheme="minorHAnsi"/>
          <w:sz w:val="20"/>
          <w:szCs w:val="20"/>
        </w:rPr>
        <w:t>,</w:t>
      </w:r>
    </w:p>
    <w:p w14:paraId="0F14EA46" w14:textId="77777777" w:rsidR="00525EFF" w:rsidRPr="00876035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87603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876035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87603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87603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876035">
        <w:rPr>
          <w:rFonts w:asciiTheme="minorHAnsi" w:hAnsiTheme="minorHAnsi" w:cstheme="minorHAnsi"/>
          <w:sz w:val="20"/>
          <w:szCs w:val="20"/>
        </w:rPr>
        <w:t>.</w:t>
      </w:r>
    </w:p>
    <w:p w14:paraId="306C341B" w14:textId="77777777" w:rsidR="002C23F2" w:rsidRPr="00876035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876035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876035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876035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876035">
        <w:rPr>
          <w:rFonts w:asciiTheme="minorHAnsi" w:hAnsiTheme="minorHAnsi" w:cstheme="minorHAnsi"/>
          <w:bCs/>
          <w:sz w:val="20"/>
          <w:szCs w:val="20"/>
        </w:rPr>
        <w:t>:</w:t>
      </w:r>
    </w:p>
    <w:p w14:paraId="4217BDE2" w14:textId="55B424DD" w:rsidR="00CE1552" w:rsidRPr="00876035" w:rsidRDefault="009B316D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76035">
        <w:rPr>
          <w:rFonts w:cstheme="minorHAnsi"/>
          <w:b/>
          <w:sz w:val="20"/>
          <w:szCs w:val="20"/>
        </w:rPr>
        <w:object w:dxaOrig="1440" w:dyaOrig="1440" w14:anchorId="71D1C6B9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23DC6B48" w14:textId="77777777" w:rsidR="00CE1552" w:rsidRPr="00876035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876035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0B2973" w:rsidRPr="00876035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0B2973" w:rsidRPr="00876035">
        <w:rPr>
          <w:rFonts w:asciiTheme="minorHAnsi" w:hAnsiTheme="minorHAnsi" w:cstheme="minorHAnsi"/>
          <w:bCs/>
          <w:sz w:val="20"/>
          <w:szCs w:val="20"/>
        </w:rPr>
        <w:t>. Dz.U. z 2024r. poz. 361</w:t>
      </w:r>
      <w:r w:rsidRPr="00876035">
        <w:rPr>
          <w:rFonts w:asciiTheme="minorHAnsi" w:hAnsiTheme="minorHAnsi" w:cstheme="minorHAnsi"/>
          <w:bCs/>
          <w:sz w:val="20"/>
          <w:szCs w:val="20"/>
        </w:rPr>
        <w:t>).</w:t>
      </w:r>
    </w:p>
    <w:p w14:paraId="5A0C7D60" w14:textId="77777777" w:rsidR="003A37A9" w:rsidRPr="00876035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C32AC02" w14:textId="08274714" w:rsidR="003A37A9" w:rsidRPr="00876035" w:rsidRDefault="003A37A9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76035">
        <w:rPr>
          <w:rFonts w:cstheme="minorHAnsi"/>
          <w:b/>
          <w:sz w:val="20"/>
          <w:szCs w:val="20"/>
        </w:rPr>
        <w:object w:dxaOrig="1440" w:dyaOrig="1440" w14:anchorId="17C1A7CA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2EFDA44A" w14:textId="77777777" w:rsidR="003A37A9" w:rsidRPr="00876035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0B2973" w:rsidRPr="00876035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0B2973" w:rsidRPr="00876035">
        <w:rPr>
          <w:rFonts w:asciiTheme="minorHAnsi" w:hAnsiTheme="minorHAnsi" w:cstheme="minorHAnsi"/>
          <w:bCs/>
          <w:sz w:val="20"/>
          <w:szCs w:val="20"/>
        </w:rPr>
        <w:t>. Dz.U. z 2024r. poz. 361</w:t>
      </w:r>
      <w:r w:rsidRPr="00876035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876035" w14:paraId="724BF43D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94835F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80C136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80E518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E1B790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876035" w14:paraId="2E14C0A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BBB3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F77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5F1D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AEEF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876035" w14:paraId="5336E4F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42A6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509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87E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A4BD" w14:textId="77777777" w:rsidR="003A37A9" w:rsidRPr="0087603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BFBA156" w14:textId="77777777" w:rsidR="00525EFF" w:rsidRPr="00876035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876035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876035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876035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876035">
        <w:rPr>
          <w:rFonts w:asciiTheme="minorHAnsi" w:hAnsiTheme="minorHAnsi" w:cstheme="minorHAnsi"/>
          <w:sz w:val="20"/>
          <w:szCs w:val="20"/>
        </w:rPr>
        <w:t>przedmiotowego postępowania</w:t>
      </w:r>
      <w:r w:rsidRPr="0087603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876035" w14:paraId="0A130C20" w14:textId="77777777" w:rsidTr="00B56BE6">
        <w:tc>
          <w:tcPr>
            <w:tcW w:w="1984" w:type="dxa"/>
            <w:vAlign w:val="center"/>
          </w:tcPr>
          <w:p w14:paraId="7F6961DD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08DC64C8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245EECB5" w14:textId="77777777" w:rsidTr="00B56BE6">
        <w:tc>
          <w:tcPr>
            <w:tcW w:w="1984" w:type="dxa"/>
            <w:vAlign w:val="center"/>
          </w:tcPr>
          <w:p w14:paraId="17C4D556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7538F013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876035" w14:paraId="2E6BC448" w14:textId="77777777" w:rsidTr="00B56BE6">
        <w:tc>
          <w:tcPr>
            <w:tcW w:w="1984" w:type="dxa"/>
            <w:vAlign w:val="center"/>
          </w:tcPr>
          <w:p w14:paraId="68ABB37E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76035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1E11DD84" w14:textId="77777777" w:rsidR="00AE2ACB" w:rsidRPr="0087603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755C1E3" w14:textId="77777777" w:rsidR="00525EFF" w:rsidRPr="00876035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876035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876035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876035">
        <w:rPr>
          <w:rFonts w:asciiTheme="minorHAnsi" w:hAnsiTheme="minorHAnsi" w:cstheme="minorHAnsi"/>
          <w:sz w:val="20"/>
          <w:szCs w:val="20"/>
        </w:rPr>
        <w:t>, stanowiąc</w:t>
      </w:r>
      <w:r w:rsidRPr="00876035">
        <w:rPr>
          <w:rFonts w:asciiTheme="minorHAnsi" w:hAnsiTheme="minorHAnsi" w:cstheme="minorHAnsi"/>
          <w:sz w:val="20"/>
          <w:szCs w:val="20"/>
        </w:rPr>
        <w:t>e</w:t>
      </w:r>
      <w:r w:rsidR="00AF4AC3" w:rsidRPr="00876035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876035">
        <w:rPr>
          <w:rFonts w:asciiTheme="minorHAnsi" w:hAnsiTheme="minorHAnsi" w:cstheme="minorHAnsi"/>
          <w:sz w:val="20"/>
          <w:szCs w:val="20"/>
        </w:rPr>
        <w:t>:</w:t>
      </w:r>
    </w:p>
    <w:p w14:paraId="2FFC2976" w14:textId="77777777" w:rsidR="009B316D" w:rsidRPr="00876035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876035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876035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876035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77CF616A" w14:textId="77777777" w:rsidR="007D475B" w:rsidRPr="00876035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876035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69D91FA2" w14:textId="77777777" w:rsidR="0097776D" w:rsidRPr="00876035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76035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876035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876035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876035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499F7B11" w14:textId="77777777" w:rsidR="004D4F17" w:rsidRPr="00876035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064126A0" w14:textId="77777777" w:rsidR="00814ACA" w:rsidRPr="00876035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876035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0C738DBD" w14:textId="77777777" w:rsidR="00814ACA" w:rsidRPr="00876035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876035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876035">
        <w:rPr>
          <w:rFonts w:asciiTheme="minorHAnsi" w:hAnsiTheme="minorHAnsi" w:cstheme="minorHAnsi"/>
          <w:iCs/>
          <w:sz w:val="20"/>
          <w:szCs w:val="20"/>
        </w:rPr>
        <w:t>[podpis</w:t>
      </w:r>
      <w:r w:rsidRPr="00876035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876035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876035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876035" w:rsidSect="00C11FE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ECCC3" w14:textId="77777777" w:rsidR="0020740A" w:rsidRDefault="0020740A" w:rsidP="00FF57EE">
      <w:r>
        <w:separator/>
      </w:r>
    </w:p>
  </w:endnote>
  <w:endnote w:type="continuationSeparator" w:id="0">
    <w:p w14:paraId="2765D2B2" w14:textId="77777777" w:rsidR="0020740A" w:rsidRDefault="0020740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3F5F" w14:textId="77777777" w:rsidR="00B2111A" w:rsidRDefault="00B211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17E9F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FA4C2" w14:textId="77777777" w:rsidR="00B2111A" w:rsidRDefault="00B21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71BDB" w14:textId="77777777" w:rsidR="0020740A" w:rsidRDefault="0020740A" w:rsidP="00FF57EE">
      <w:r>
        <w:separator/>
      </w:r>
    </w:p>
  </w:footnote>
  <w:footnote w:type="continuationSeparator" w:id="0">
    <w:p w14:paraId="2A65E847" w14:textId="77777777" w:rsidR="0020740A" w:rsidRDefault="0020740A" w:rsidP="00FF57EE">
      <w:r>
        <w:continuationSeparator/>
      </w:r>
    </w:p>
  </w:footnote>
  <w:footnote w:id="1">
    <w:p w14:paraId="7A256F20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092518D6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0B2973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 poz. 2</w:t>
      </w:r>
      <w:r w:rsidR="000B2973">
        <w:rPr>
          <w:rFonts w:ascii="Arial" w:hAnsi="Arial" w:cs="Arial"/>
          <w:color w:val="0070C0"/>
          <w:sz w:val="18"/>
          <w:szCs w:val="18"/>
        </w:rPr>
        <w:t>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6F36871B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19EA0DF2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325CF8F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C988834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22ADF1E8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03DA2" w14:textId="77777777" w:rsidR="00B2111A" w:rsidRDefault="00B211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8585" w14:textId="1B1388ED" w:rsidR="00876035" w:rsidRDefault="00120E15" w:rsidP="00876035">
    <w:pPr>
      <w:pStyle w:val="Nagwek"/>
      <w:tabs>
        <w:tab w:val="clear" w:pos="4536"/>
      </w:tabs>
      <w:rPr>
        <w:noProof/>
      </w:rPr>
    </w:pPr>
    <w:r w:rsidRPr="00E7446B">
      <w:rPr>
        <w:noProof/>
      </w:rPr>
      <w:drawing>
        <wp:inline distT="0" distB="0" distL="0" distR="0" wp14:anchorId="5AA5EBD9" wp14:editId="7E6F9E29">
          <wp:extent cx="3238500" cy="695325"/>
          <wp:effectExtent l="0" t="0" r="0" b="0"/>
          <wp:docPr id="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15B53" w14:textId="3B5FF868" w:rsidR="00AE2ACB" w:rsidRPr="00AE2ACB" w:rsidRDefault="00193F60" w:rsidP="00876035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B2111A">
      <w:rPr>
        <w:sz w:val="20"/>
        <w:szCs w:val="20"/>
      </w:rPr>
      <w:t>meble/543/2025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9E1F" w14:textId="77777777" w:rsidR="00B2111A" w:rsidRDefault="00B211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5796429">
    <w:abstractNumId w:val="2"/>
  </w:num>
  <w:num w:numId="2" w16cid:durableId="1009139875">
    <w:abstractNumId w:val="0"/>
  </w:num>
  <w:num w:numId="3" w16cid:durableId="1892569176">
    <w:abstractNumId w:val="1"/>
  </w:num>
  <w:num w:numId="4" w16cid:durableId="2092191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40A"/>
    <w:rsid w:val="00077EBA"/>
    <w:rsid w:val="000B2973"/>
    <w:rsid w:val="001063D3"/>
    <w:rsid w:val="001129C0"/>
    <w:rsid w:val="00120E15"/>
    <w:rsid w:val="00140C27"/>
    <w:rsid w:val="00193F60"/>
    <w:rsid w:val="001C7D84"/>
    <w:rsid w:val="001F1C13"/>
    <w:rsid w:val="0020740A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E0201"/>
    <w:rsid w:val="00497AEE"/>
    <w:rsid w:val="004C59EC"/>
    <w:rsid w:val="004D4F17"/>
    <w:rsid w:val="004D5A42"/>
    <w:rsid w:val="004E4F1B"/>
    <w:rsid w:val="00525EFF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76035"/>
    <w:rsid w:val="008977D5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2111A"/>
    <w:rsid w:val="00B42ED4"/>
    <w:rsid w:val="00B47637"/>
    <w:rsid w:val="00B56BE6"/>
    <w:rsid w:val="00B71215"/>
    <w:rsid w:val="00B86D25"/>
    <w:rsid w:val="00B87AFB"/>
    <w:rsid w:val="00B9086B"/>
    <w:rsid w:val="00B964C4"/>
    <w:rsid w:val="00BC4F99"/>
    <w:rsid w:val="00BE474D"/>
    <w:rsid w:val="00C11FEF"/>
    <w:rsid w:val="00C22F7D"/>
    <w:rsid w:val="00C749A9"/>
    <w:rsid w:val="00C754AE"/>
    <w:rsid w:val="00C837B8"/>
    <w:rsid w:val="00C85374"/>
    <w:rsid w:val="00CC132F"/>
    <w:rsid w:val="00CE1552"/>
    <w:rsid w:val="00CE3AE6"/>
    <w:rsid w:val="00D554C7"/>
    <w:rsid w:val="00D5631A"/>
    <w:rsid w:val="00D613AB"/>
    <w:rsid w:val="00DC336F"/>
    <w:rsid w:val="00E1735C"/>
    <w:rsid w:val="00EA28A0"/>
    <w:rsid w:val="00EB1A4D"/>
    <w:rsid w:val="00EB7584"/>
    <w:rsid w:val="00ED4154"/>
    <w:rsid w:val="00EF1FDB"/>
    <w:rsid w:val="00F134D5"/>
    <w:rsid w:val="00F31EAC"/>
    <w:rsid w:val="00F7377B"/>
    <w:rsid w:val="00FA41CF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2CF5415D"/>
  <w15:chartTrackingRefBased/>
  <w15:docId w15:val="{568A4C23-3CEC-428E-BDEF-725A07E1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4</cp:revision>
  <dcterms:created xsi:type="dcterms:W3CDTF">2025-10-22T07:39:00Z</dcterms:created>
  <dcterms:modified xsi:type="dcterms:W3CDTF">2025-11-18T10:27:00Z</dcterms:modified>
</cp:coreProperties>
</file>